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C9BC8" w14:textId="77777777" w:rsidR="00424A5A" w:rsidRDefault="00424A5A"/>
    <w:p w14:paraId="49110EB0" w14:textId="77777777" w:rsidR="00424A5A" w:rsidRDefault="00424A5A"/>
    <w:p w14:paraId="2E6D5745" w14:textId="77777777" w:rsidR="00424A5A" w:rsidRDefault="00424A5A" w:rsidP="00424A5A"/>
    <w:p w14:paraId="33B9CA09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7925AE0A" w14:textId="77777777">
        <w:tc>
          <w:tcPr>
            <w:tcW w:w="1080" w:type="dxa"/>
            <w:vAlign w:val="center"/>
          </w:tcPr>
          <w:p w14:paraId="7988782F" w14:textId="6B0CC228" w:rsidR="00424A5A" w:rsidRPr="00427B3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0" w:type="dxa"/>
            <w:vAlign w:val="center"/>
          </w:tcPr>
          <w:p w14:paraId="037796C4" w14:textId="68DC6B49" w:rsidR="00424A5A" w:rsidRPr="00427B3B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1DDFA211" w14:textId="77777777" w:rsidR="00424A5A" w:rsidRPr="00427B3B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275916E2" w14:textId="637DB6D8" w:rsidR="00424A5A" w:rsidRPr="00427B3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20" w:type="dxa"/>
            <w:vAlign w:val="center"/>
          </w:tcPr>
          <w:p w14:paraId="1FCF9221" w14:textId="7C159839" w:rsidR="00424A5A" w:rsidRPr="00427B3B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A5A" w:rsidRPr="00427B3B" w14:paraId="7FFB6F4C" w14:textId="77777777">
        <w:tc>
          <w:tcPr>
            <w:tcW w:w="1080" w:type="dxa"/>
            <w:vAlign w:val="center"/>
          </w:tcPr>
          <w:p w14:paraId="35929C5C" w14:textId="0E2196A7" w:rsidR="00424A5A" w:rsidRPr="00427B3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0" w:type="dxa"/>
            <w:vAlign w:val="center"/>
          </w:tcPr>
          <w:p w14:paraId="54855075" w14:textId="5ED435D2" w:rsidR="00424A5A" w:rsidRPr="00427B3B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196C8CF2" w14:textId="77777777" w:rsidR="00424A5A" w:rsidRPr="00427B3B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7467DDBA" w14:textId="1E5C87D8" w:rsidR="00424A5A" w:rsidRPr="00427B3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20" w:type="dxa"/>
            <w:vAlign w:val="center"/>
          </w:tcPr>
          <w:p w14:paraId="4FB22327" w14:textId="75B791AD" w:rsidR="00424A5A" w:rsidRPr="00427B3B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E388707" w14:textId="69A10576" w:rsidR="00D604F1" w:rsidRDefault="00D604F1" w:rsidP="00E813F4">
      <w:pPr>
        <w:pStyle w:val="Telobesedila2"/>
        <w:rPr>
          <w:rFonts w:ascii="Times New Roman" w:hAnsi="Times New Roman"/>
          <w:b/>
          <w:sz w:val="22"/>
        </w:rPr>
      </w:pPr>
    </w:p>
    <w:p w14:paraId="615B6B9D" w14:textId="77777777" w:rsidR="00D604F1" w:rsidRPr="00A9293C" w:rsidRDefault="00D604F1" w:rsidP="00E813F4">
      <w:pPr>
        <w:pStyle w:val="Telobesedila2"/>
        <w:rPr>
          <w:rFonts w:ascii="Times New Roman" w:hAnsi="Times New Roman"/>
          <w:b/>
          <w:sz w:val="22"/>
        </w:rPr>
      </w:pPr>
    </w:p>
    <w:p w14:paraId="0FB7739E" w14:textId="3F88EF1D" w:rsidR="00E813F4" w:rsidRPr="00A9293C" w:rsidRDefault="0088514D" w:rsidP="000E5D9D">
      <w:pPr>
        <w:widowControl w:val="0"/>
        <w:spacing w:before="60" w:line="254" w:lineRule="atLeast"/>
        <w:jc w:val="both"/>
        <w:rPr>
          <w:sz w:val="22"/>
        </w:rPr>
      </w:pPr>
      <w:r>
        <w:rPr>
          <w:sz w:val="22"/>
        </w:rPr>
        <w:t>Detajl lesene ograje:</w:t>
      </w:r>
    </w:p>
    <w:p w14:paraId="3ACA510C" w14:textId="65ECADF0" w:rsidR="00733A07" w:rsidRDefault="0088514D">
      <w:pPr>
        <w:rPr>
          <w:sz w:val="22"/>
        </w:rPr>
      </w:pPr>
      <w:r>
        <w:rPr>
          <w:noProof/>
        </w:rPr>
        <w:drawing>
          <wp:inline distT="0" distB="0" distL="0" distR="0" wp14:anchorId="43D9B0BC" wp14:editId="6ECE779B">
            <wp:extent cx="5624624" cy="3060649"/>
            <wp:effectExtent l="0" t="0" r="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73585" cy="3087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21594" w14:textId="77777777" w:rsidR="0088514D" w:rsidRDefault="0088514D">
      <w:pPr>
        <w:rPr>
          <w:sz w:val="22"/>
        </w:rPr>
      </w:pPr>
    </w:p>
    <w:p w14:paraId="0F239A4E" w14:textId="7DA2F2FD" w:rsidR="0088514D" w:rsidRDefault="0088514D">
      <w:pPr>
        <w:rPr>
          <w:sz w:val="22"/>
        </w:rPr>
      </w:pPr>
      <w:r>
        <w:rPr>
          <w:sz w:val="22"/>
        </w:rPr>
        <w:t>Fotografija tipske klopi:</w:t>
      </w:r>
    </w:p>
    <w:p w14:paraId="21F5AE88" w14:textId="77777777" w:rsidR="0088514D" w:rsidRDefault="0088514D">
      <w:pPr>
        <w:rPr>
          <w:sz w:val="22"/>
        </w:rPr>
      </w:pPr>
    </w:p>
    <w:p w14:paraId="46DC444C" w14:textId="6BCC8BEC" w:rsidR="0088514D" w:rsidRPr="00637BE6" w:rsidRDefault="0088514D" w:rsidP="0088514D">
      <w:pPr>
        <w:jc w:val="center"/>
        <w:rPr>
          <w:sz w:val="22"/>
        </w:rPr>
      </w:pPr>
      <w:r>
        <w:rPr>
          <w:noProof/>
        </w:rPr>
        <w:drawing>
          <wp:inline distT="0" distB="0" distL="0" distR="0" wp14:anchorId="1FF38861" wp14:editId="1E6C0FBA">
            <wp:extent cx="3337963" cy="3029186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23" t="5171" r="31508" b="24684"/>
                    <a:stretch/>
                  </pic:blipFill>
                  <pic:spPr bwMode="auto">
                    <a:xfrm>
                      <a:off x="0" y="0"/>
                      <a:ext cx="3339085" cy="3030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88514D" w:rsidRPr="00637B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1B490" w14:textId="77777777" w:rsidR="00A03E1A" w:rsidRDefault="00A03E1A">
      <w:r>
        <w:separator/>
      </w:r>
    </w:p>
  </w:endnote>
  <w:endnote w:type="continuationSeparator" w:id="0">
    <w:p w14:paraId="7F1B46D5" w14:textId="77777777" w:rsidR="00A03E1A" w:rsidRDefault="00A03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44BD6" w14:textId="77777777" w:rsidR="000E5D9D" w:rsidRDefault="000E5D9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D2EAC" w14:textId="77777777" w:rsidR="00E813F4" w:rsidRDefault="00E813F4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5CB25315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137450C8" w14:textId="77777777"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704BD4E5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28333B48" w14:textId="77777777"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5076128C" w14:textId="77777777"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402A3EBF" w14:textId="77777777" w:rsidR="00E813F4" w:rsidRDefault="00E813F4">
    <w:pPr>
      <w:pStyle w:val="Noga"/>
      <w:rPr>
        <w:rFonts w:ascii="Arial" w:hAnsi="Arial"/>
        <w:sz w:val="2"/>
        <w:lang w:val="en-US"/>
      </w:rPr>
    </w:pPr>
  </w:p>
  <w:p w14:paraId="2FB5F15E" w14:textId="77777777" w:rsidR="00E813F4" w:rsidRDefault="00E813F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E5FC8" w14:textId="77777777" w:rsidR="00E813F4" w:rsidRDefault="00E813F4" w:rsidP="002507C2">
    <w:pPr>
      <w:pStyle w:val="Noga"/>
      <w:ind w:firstLine="540"/>
    </w:pPr>
    <w:r>
      <w:t xml:space="preserve">  </w:t>
    </w:r>
    <w:r w:rsidR="000E5D9D" w:rsidRPr="00643501">
      <w:rPr>
        <w:noProof/>
        <w:lang w:eastAsia="sl-SI"/>
      </w:rPr>
      <w:drawing>
        <wp:inline distT="0" distB="0" distL="0" distR="0" wp14:anchorId="62828CDB" wp14:editId="4562A405">
          <wp:extent cx="542925" cy="4286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E5D9D" w:rsidRPr="00643501">
      <w:rPr>
        <w:noProof/>
        <w:lang w:eastAsia="sl-SI"/>
      </w:rPr>
      <w:drawing>
        <wp:inline distT="0" distB="0" distL="0" distR="0" wp14:anchorId="743B3452" wp14:editId="1E532C32">
          <wp:extent cx="428625" cy="42862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E5D9D" w:rsidRPr="00CF74F9">
      <w:rPr>
        <w:noProof/>
        <w:lang w:eastAsia="sl-SI"/>
      </w:rPr>
      <w:drawing>
        <wp:inline distT="0" distB="0" distL="0" distR="0" wp14:anchorId="77D33E1F" wp14:editId="7E0321CB">
          <wp:extent cx="2343150" cy="33337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1CD7C03" w14:textId="77777777"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FDEAA" w14:textId="77777777" w:rsidR="00A03E1A" w:rsidRDefault="00A03E1A">
      <w:r>
        <w:separator/>
      </w:r>
    </w:p>
  </w:footnote>
  <w:footnote w:type="continuationSeparator" w:id="0">
    <w:p w14:paraId="5715680A" w14:textId="77777777" w:rsidR="00A03E1A" w:rsidRDefault="00A03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7A951" w14:textId="77777777" w:rsidR="000E5D9D" w:rsidRDefault="000E5D9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CC4D7" w14:textId="77777777" w:rsidR="000E5D9D" w:rsidRDefault="000E5D9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B3DA5" w14:textId="77777777" w:rsidR="00DB7CDA" w:rsidRDefault="000E5D9D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 wp14:anchorId="13279132" wp14:editId="6FF9F03F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D9D"/>
    <w:rsid w:val="000646A9"/>
    <w:rsid w:val="000A12E4"/>
    <w:rsid w:val="000E5D9D"/>
    <w:rsid w:val="001836BB"/>
    <w:rsid w:val="00216549"/>
    <w:rsid w:val="00222B71"/>
    <w:rsid w:val="002507C2"/>
    <w:rsid w:val="00272007"/>
    <w:rsid w:val="00290551"/>
    <w:rsid w:val="00293225"/>
    <w:rsid w:val="003133A6"/>
    <w:rsid w:val="003560E2"/>
    <w:rsid w:val="003579C0"/>
    <w:rsid w:val="003C0486"/>
    <w:rsid w:val="003D79B3"/>
    <w:rsid w:val="00424A5A"/>
    <w:rsid w:val="0044323F"/>
    <w:rsid w:val="00483431"/>
    <w:rsid w:val="004B34B5"/>
    <w:rsid w:val="00524127"/>
    <w:rsid w:val="00556816"/>
    <w:rsid w:val="005568CF"/>
    <w:rsid w:val="00567DFB"/>
    <w:rsid w:val="00634B0D"/>
    <w:rsid w:val="00637BE6"/>
    <w:rsid w:val="006653CD"/>
    <w:rsid w:val="006D22DF"/>
    <w:rsid w:val="00733A07"/>
    <w:rsid w:val="0074435F"/>
    <w:rsid w:val="007D49F0"/>
    <w:rsid w:val="00803886"/>
    <w:rsid w:val="0088514D"/>
    <w:rsid w:val="008D7B5B"/>
    <w:rsid w:val="00915134"/>
    <w:rsid w:val="009448A3"/>
    <w:rsid w:val="00997C0D"/>
    <w:rsid w:val="009B1FD9"/>
    <w:rsid w:val="00A03E1A"/>
    <w:rsid w:val="00A05C73"/>
    <w:rsid w:val="00A17575"/>
    <w:rsid w:val="00A626B4"/>
    <w:rsid w:val="00A9442B"/>
    <w:rsid w:val="00AD3747"/>
    <w:rsid w:val="00B00DBC"/>
    <w:rsid w:val="00B044D0"/>
    <w:rsid w:val="00BC5487"/>
    <w:rsid w:val="00CF6830"/>
    <w:rsid w:val="00D604F1"/>
    <w:rsid w:val="00DB7CDA"/>
    <w:rsid w:val="00E043A1"/>
    <w:rsid w:val="00E51016"/>
    <w:rsid w:val="00E66D5B"/>
    <w:rsid w:val="00E813F4"/>
    <w:rsid w:val="00EA1375"/>
    <w:rsid w:val="00EB4FB2"/>
    <w:rsid w:val="00EC44AB"/>
    <w:rsid w:val="00EF023C"/>
    <w:rsid w:val="00F34F95"/>
    <w:rsid w:val="00FA1E40"/>
    <w:rsid w:val="00FC1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BBEC3A"/>
  <w15:chartTrackingRefBased/>
  <w15:docId w15:val="{0482E588-0B59-44FE-9683-34E88376C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2</TotalTime>
  <Pages>1</Pages>
  <Words>6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Pojasnila razpisne dokumentacije</vt:lpstr>
    </vt:vector>
  </TitlesOfParts>
  <Company>DRSC</Company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Sabina Brodt</dc:creator>
  <cp:keywords/>
  <dc:description/>
  <cp:lastModifiedBy>Sabina Brodt</cp:lastModifiedBy>
  <cp:revision>3</cp:revision>
  <cp:lastPrinted>2025-05-07T06:24:00Z</cp:lastPrinted>
  <dcterms:created xsi:type="dcterms:W3CDTF">2025-05-07T06:23:00Z</dcterms:created>
  <dcterms:modified xsi:type="dcterms:W3CDTF">2025-05-07T06:24:00Z</dcterms:modified>
</cp:coreProperties>
</file>